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636A4321" w:rsidR="00F86A73" w:rsidRPr="001A659D" w:rsidRDefault="004B566C" w:rsidP="00C445AD">
      <w:pPr>
        <w:pStyle w:val="FP"/>
        <w:tabs>
          <w:tab w:val="left" w:pos="567"/>
        </w:tabs>
        <w:rPr>
          <w:rFonts w:ascii="Arial" w:hAnsi="Arial" w:cs="Arial"/>
          <w:b/>
          <w:sz w:val="24"/>
          <w:szCs w:val="24"/>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655996">
        <w:rPr>
          <w:rFonts w:ascii="Arial" w:hAnsi="Arial" w:cs="Arial"/>
          <w:b/>
          <w:sz w:val="24"/>
          <w:szCs w:val="24"/>
        </w:rPr>
        <w:t>7</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50E7" w:rsidRPr="009950E7">
        <w:rPr>
          <w:rFonts w:ascii="Arial" w:hAnsi="Arial" w:cs="Arial"/>
          <w:b/>
          <w:sz w:val="24"/>
          <w:szCs w:val="24"/>
        </w:rPr>
        <w:t>RP-222150</w:t>
      </w:r>
    </w:p>
    <w:p w14:paraId="1C2D9D66" w14:textId="77777777" w:rsidR="00655996" w:rsidRPr="004B566C" w:rsidRDefault="00655996" w:rsidP="00655996">
      <w:pPr>
        <w:tabs>
          <w:tab w:val="left" w:pos="567"/>
        </w:tabs>
        <w:rPr>
          <w:rFonts w:ascii="Arial" w:hAnsi="Arial" w:cs="Arial"/>
          <w:b/>
          <w:sz w:val="24"/>
        </w:rPr>
      </w:pPr>
      <w:r>
        <w:rPr>
          <w:rFonts w:ascii="Arial" w:hAnsi="Arial" w:cs="Arial"/>
          <w:b/>
          <w:sz w:val="24"/>
        </w:rPr>
        <w:t>Electronic meeting, September 12</w:t>
      </w:r>
      <w:r w:rsidRPr="00D46110">
        <w:rPr>
          <w:rFonts w:ascii="Arial" w:hAnsi="Arial" w:cs="Arial"/>
          <w:b/>
          <w:sz w:val="24"/>
          <w:vertAlign w:val="superscript"/>
        </w:rPr>
        <w:t>th</w:t>
      </w:r>
      <w:r>
        <w:rPr>
          <w:rFonts w:ascii="Arial" w:hAnsi="Arial" w:cs="Arial"/>
          <w:b/>
          <w:sz w:val="24"/>
        </w:rPr>
        <w:t xml:space="preserve"> – 16</w:t>
      </w:r>
      <w:r w:rsidRPr="00D46110">
        <w:rPr>
          <w:rFonts w:ascii="Arial" w:hAnsi="Arial" w:cs="Arial"/>
          <w:b/>
          <w:sz w:val="24"/>
          <w:vertAlign w:val="superscript"/>
        </w:rPr>
        <w:t>th</w:t>
      </w:r>
      <w:r>
        <w:rPr>
          <w:rFonts w:ascii="Arial" w:hAnsi="Arial" w:cs="Arial"/>
          <w:b/>
          <w:sz w:val="24"/>
        </w:rPr>
        <w:t xml:space="preserve"> </w:t>
      </w:r>
      <w:r w:rsidRPr="001A659D">
        <w:rPr>
          <w:rFonts w:ascii="Arial" w:hAnsi="Arial" w:cs="Arial"/>
          <w:b/>
          <w:sz w:val="24"/>
        </w:rPr>
        <w:t>20</w:t>
      </w:r>
      <w:r>
        <w:rPr>
          <w:rFonts w:ascii="Arial" w:hAnsi="Arial" w:cs="Arial"/>
          <w:b/>
          <w:sz w:val="24"/>
        </w:rPr>
        <w:t>22</w:t>
      </w:r>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22A32E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3707" w:rsidRPr="00B43707">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5F9D771A" w:rsidR="00871653" w:rsidRPr="00441049" w:rsidRDefault="00250CF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0B99B119" w:rsidR="00B6300F" w:rsidRPr="008836AC" w:rsidRDefault="009C239D" w:rsidP="008836AC">
            <w:pPr>
              <w:tabs>
                <w:tab w:val="left" w:pos="567"/>
              </w:tabs>
              <w:spacing w:after="0"/>
              <w:rPr>
                <w:rFonts w:ascii="Arial" w:hAnsi="Arial" w:cs="Arial"/>
                <w:lang w:eastAsia="ja-JP"/>
              </w:rPr>
            </w:pPr>
            <w:r w:rsidRPr="009C239D">
              <w:rPr>
                <w:rFonts w:ascii="Arial" w:eastAsiaTheme="minorEastAsia" w:hAnsi="Arial" w:cs="Arial"/>
                <w:lang w:eastAsia="zh-CN"/>
              </w:rPr>
              <w:t>RP-220955</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7F4CE162" w14:textId="77777777" w:rsidR="00250CFC"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p>
          <w:p w14:paraId="4D2B09BB" w14:textId="7CE05895" w:rsidR="00871653" w:rsidRPr="00A12184" w:rsidRDefault="00250CFC" w:rsidP="00207DC4">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1BFD7FD0"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655996">
              <w:rPr>
                <w:rFonts w:ascii="Arial" w:hAnsi="Arial" w:cs="Arial"/>
                <w:color w:val="00B050"/>
                <w:kern w:val="2"/>
                <w:sz w:val="21"/>
                <w:szCs w:val="22"/>
                <w:lang w:val="en-US" w:eastAsia="ja-JP"/>
              </w:rPr>
              <w:t>5</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4FE2F0F6"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Overall: 0%</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45B33CAC" w:rsidR="00D22398" w:rsidRPr="003E6636" w:rsidRDefault="00D22398" w:rsidP="00C4666A">
            <w:pPr>
              <w:pStyle w:val="TAL"/>
              <w:jc w:val="center"/>
              <w:rPr>
                <w:rFonts w:eastAsiaTheme="minorEastAsia"/>
                <w:color w:val="FF0000"/>
                <w:lang w:eastAsia="zh-CN"/>
              </w:rPr>
            </w:pP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16FBAE" w14:textId="77777777" w:rsidR="007373B2" w:rsidRPr="003B7182" w:rsidRDefault="007373B2"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717FB5B7" w14:textId="7D73B270" w:rsidR="00B43707" w:rsidRPr="00B43707" w:rsidRDefault="00B43707" w:rsidP="00B43707">
      <w:pPr>
        <w:rPr>
          <w:rFonts w:eastAsiaTheme="minorEastAsia"/>
          <w:lang w:eastAsia="zh-CN"/>
        </w:rPr>
      </w:pPr>
      <w:r>
        <w:rPr>
          <w:rFonts w:eastAsiaTheme="minorEastAsia" w:hint="eastAsia"/>
          <w:lang w:eastAsia="zh-CN"/>
        </w:rPr>
        <w:t>N</w:t>
      </w:r>
      <w:r>
        <w:rPr>
          <w:rFonts w:eastAsiaTheme="minorEastAsia"/>
          <w:lang w:eastAsia="zh-CN"/>
        </w:rPr>
        <w:t>o discussion</w:t>
      </w: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6D7C8EAC" w14:textId="13406BEE" w:rsidR="00B43707" w:rsidRDefault="00B43707" w:rsidP="00B43707">
      <w:pPr>
        <w:spacing w:after="0"/>
        <w:rPr>
          <w:bCs/>
        </w:rPr>
      </w:pPr>
    </w:p>
    <w:p w14:paraId="297957D6" w14:textId="76FB6514" w:rsidR="00B43707" w:rsidRDefault="00B43707" w:rsidP="00B43707">
      <w:pPr>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03B72452" w14:textId="09EF3840" w:rsidR="00A3583D" w:rsidRPr="009512ED" w:rsidRDefault="00A3583D" w:rsidP="00B43707">
      <w:pPr>
        <w:pStyle w:val="Reference"/>
        <w:widowControl/>
        <w:spacing w:before="100" w:beforeAutospacing="1" w:after="120"/>
        <w:jc w:val="left"/>
        <w:rPr>
          <w:rFonts w:cs="Arial"/>
          <w:b/>
          <w:sz w:val="20"/>
        </w:rPr>
      </w:pPr>
    </w:p>
    <w:p w14:paraId="6B3CF9B2" w14:textId="4F225008"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213B7986" w14:textId="77777777" w:rsidR="00CE3402" w:rsidRPr="00B769E2" w:rsidRDefault="00CE3402" w:rsidP="00E16619">
      <w:pPr>
        <w:pStyle w:val="aff7"/>
        <w:numPr>
          <w:ilvl w:val="0"/>
          <w:numId w:val="49"/>
        </w:numPr>
        <w:ind w:leftChars="0"/>
        <w:rPr>
          <w:rFonts w:ascii="Times New Roman" w:hAnsi="Times New Roman"/>
          <w:bCs/>
          <w:kern w:val="0"/>
          <w:sz w:val="22"/>
          <w:szCs w:val="20"/>
          <w:lang w:val="en-GB" w:eastAsia="en-GB"/>
        </w:rPr>
      </w:pPr>
      <w:r w:rsidRPr="00B769E2">
        <w:rPr>
          <w:rFonts w:ascii="Times New Roman" w:hAnsi="Times New Roman"/>
          <w:bCs/>
          <w:kern w:val="0"/>
          <w:sz w:val="22"/>
          <w:szCs w:val="20"/>
          <w:lang w:val="en-GB" w:eastAsia="en-GB"/>
        </w:rPr>
        <w:t xml:space="preserve">Issue 2-1-1: On MUSIM gap patterns </w:t>
      </w:r>
    </w:p>
    <w:p w14:paraId="499BA6A9" w14:textId="1CB442A9" w:rsidR="00CE3402" w:rsidRPr="00B769E2" w:rsidRDefault="00CE3402" w:rsidP="00D01F39">
      <w:pPr>
        <w:pStyle w:val="aff7"/>
        <w:numPr>
          <w:ilvl w:val="1"/>
          <w:numId w:val="49"/>
        </w:numPr>
        <w:ind w:leftChars="0"/>
        <w:rPr>
          <w:rFonts w:ascii="Times New Roman" w:hAnsi="Times New Roman"/>
          <w:bCs/>
          <w:kern w:val="0"/>
          <w:sz w:val="22"/>
          <w:szCs w:val="20"/>
          <w:lang w:val="en-GB" w:eastAsia="en-GB"/>
        </w:rPr>
      </w:pPr>
      <w:r w:rsidRPr="00B769E2">
        <w:rPr>
          <w:rFonts w:ascii="Times New Roman" w:hAnsi="Times New Roman"/>
          <w:bCs/>
          <w:kern w:val="0"/>
          <w:sz w:val="22"/>
          <w:szCs w:val="20"/>
          <w:lang w:val="en-GB" w:eastAsia="en-GB"/>
        </w:rPr>
        <w:t xml:space="preserve">Agreement: Option 1: All specification work listed in the 2nd item of WI “Define RRM requirements for Rel-17 MUSIM gaps” are based on existing Rel-17 MUSIM gap patterns defined in Table 9.1.10-1 of </w:t>
      </w:r>
      <w:r w:rsidRPr="00B769E2">
        <w:rPr>
          <w:rFonts w:ascii="Times New Roman" w:hAnsi="Times New Roman" w:hint="eastAsia"/>
          <w:bCs/>
          <w:kern w:val="0"/>
          <w:sz w:val="22"/>
          <w:szCs w:val="20"/>
          <w:lang w:val="en-GB" w:eastAsia="en-GB"/>
        </w:rPr>
        <w:t>TS</w:t>
      </w:r>
      <w:r w:rsidRPr="00B769E2">
        <w:rPr>
          <w:rFonts w:ascii="Times New Roman" w:hAnsi="Times New Roman"/>
          <w:bCs/>
          <w:kern w:val="0"/>
          <w:sz w:val="22"/>
          <w:szCs w:val="20"/>
          <w:lang w:val="en-GB" w:eastAsia="en-GB"/>
        </w:rPr>
        <w:t xml:space="preserve">38.133 </w:t>
      </w:r>
    </w:p>
    <w:p w14:paraId="721393F9" w14:textId="77777777" w:rsidR="00CE3402" w:rsidRPr="00B769E2" w:rsidRDefault="00CE3402" w:rsidP="00E16619">
      <w:pPr>
        <w:pStyle w:val="aff7"/>
        <w:numPr>
          <w:ilvl w:val="0"/>
          <w:numId w:val="49"/>
        </w:numPr>
        <w:ind w:leftChars="0"/>
        <w:rPr>
          <w:rFonts w:ascii="Times New Roman" w:hAnsi="Times New Roman"/>
          <w:bCs/>
          <w:kern w:val="0"/>
          <w:sz w:val="22"/>
          <w:szCs w:val="20"/>
          <w:lang w:val="en-GB" w:eastAsia="en-GB"/>
        </w:rPr>
      </w:pPr>
      <w:r w:rsidRPr="00B769E2">
        <w:rPr>
          <w:rFonts w:ascii="Times New Roman" w:hAnsi="Times New Roman"/>
          <w:bCs/>
          <w:kern w:val="0"/>
          <w:sz w:val="22"/>
          <w:szCs w:val="20"/>
          <w:lang w:val="en-GB" w:eastAsia="en-GB"/>
        </w:rPr>
        <w:t xml:space="preserve">Issue 2-1-2: On MUSIM gap pattern purpose </w:t>
      </w:r>
    </w:p>
    <w:p w14:paraId="3C99C47C" w14:textId="73799F87" w:rsidR="00CE3402" w:rsidRPr="00B769E2" w:rsidRDefault="00CE3402" w:rsidP="00A83A81">
      <w:pPr>
        <w:pStyle w:val="aff7"/>
        <w:numPr>
          <w:ilvl w:val="1"/>
          <w:numId w:val="49"/>
        </w:numPr>
        <w:spacing w:after="120"/>
        <w:ind w:leftChars="0"/>
        <w:rPr>
          <w:rFonts w:ascii="Times New Roman" w:hAnsi="Times New Roman"/>
          <w:bCs/>
          <w:kern w:val="0"/>
          <w:sz w:val="22"/>
          <w:szCs w:val="20"/>
          <w:lang w:val="en-GB" w:eastAsia="en-GB"/>
        </w:rPr>
      </w:pPr>
      <w:r w:rsidRPr="00B769E2">
        <w:rPr>
          <w:rFonts w:ascii="Times New Roman" w:hAnsi="Times New Roman"/>
          <w:bCs/>
          <w:kern w:val="0"/>
          <w:sz w:val="22"/>
          <w:szCs w:val="20"/>
          <w:lang w:val="en-GB" w:eastAsia="en-GB"/>
        </w:rPr>
        <w:t xml:space="preserve">Agreement:  Option 1: All MUSIM gaps cannot be used by any measurements configured by network A and all network A measurements are carried out outside MUSIM gaps. </w:t>
      </w:r>
    </w:p>
    <w:p w14:paraId="678B96BF" w14:textId="77777777" w:rsidR="00655996" w:rsidRPr="002515B1" w:rsidRDefault="00655996" w:rsidP="00A3583D">
      <w:pPr>
        <w:rPr>
          <w:rFonts w:eastAsiaTheme="minorEastAsia"/>
          <w:lang w:val="sv-SE" w:eastAsia="zh-CN"/>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04CC67AE" w14:textId="030B0815" w:rsidR="00973CFC" w:rsidRDefault="00973CFC" w:rsidP="00973CFC">
      <w:pPr>
        <w:pStyle w:val="aff7"/>
        <w:numPr>
          <w:ilvl w:val="0"/>
          <w:numId w:val="49"/>
        </w:numPr>
        <w:ind w:leftChars="0"/>
        <w:rPr>
          <w:rFonts w:ascii="Times New Roman" w:hAnsi="Times New Roman"/>
          <w:bCs/>
          <w:kern w:val="0"/>
          <w:sz w:val="22"/>
          <w:szCs w:val="20"/>
          <w:lang w:val="en-GB" w:eastAsia="en-GB"/>
        </w:rPr>
      </w:pPr>
      <w:r w:rsidRPr="00973CFC">
        <w:rPr>
          <w:rFonts w:ascii="Times New Roman" w:hAnsi="Times New Roman"/>
          <w:bCs/>
          <w:kern w:val="0"/>
          <w:sz w:val="22"/>
          <w:szCs w:val="20"/>
          <w:lang w:val="en-GB" w:eastAsia="en-GB"/>
        </w:rPr>
        <w:t>Network A requirements</w:t>
      </w:r>
    </w:p>
    <w:p w14:paraId="49946640" w14:textId="77777777" w:rsidR="005E207F" w:rsidRPr="00973CFC" w:rsidRDefault="005E207F" w:rsidP="005E207F">
      <w:pPr>
        <w:pStyle w:val="aff7"/>
        <w:numPr>
          <w:ilvl w:val="0"/>
          <w:numId w:val="49"/>
        </w:numPr>
        <w:ind w:leftChars="0"/>
        <w:rPr>
          <w:rFonts w:ascii="Times New Roman" w:hAnsi="Times New Roman"/>
          <w:bCs/>
          <w:kern w:val="0"/>
          <w:sz w:val="22"/>
          <w:szCs w:val="20"/>
          <w:lang w:val="en-GB" w:eastAsia="en-GB"/>
        </w:rPr>
      </w:pPr>
      <w:r w:rsidRPr="00973CFC">
        <w:rPr>
          <w:rFonts w:ascii="Times New Roman" w:hAnsi="Times New Roman"/>
          <w:bCs/>
          <w:kern w:val="0"/>
          <w:sz w:val="22"/>
          <w:szCs w:val="20"/>
          <w:lang w:val="en-GB" w:eastAsia="en-GB"/>
        </w:rPr>
        <w:t>Gap collision handling</w:t>
      </w:r>
    </w:p>
    <w:p w14:paraId="6E714275" w14:textId="693D07D3" w:rsidR="00973CFC" w:rsidRDefault="00973CFC" w:rsidP="00973CFC">
      <w:pPr>
        <w:pStyle w:val="aff7"/>
        <w:numPr>
          <w:ilvl w:val="0"/>
          <w:numId w:val="49"/>
        </w:numPr>
        <w:ind w:leftChars="0"/>
        <w:rPr>
          <w:rFonts w:ascii="Times New Roman" w:hAnsi="Times New Roman"/>
          <w:bCs/>
          <w:kern w:val="0"/>
          <w:sz w:val="22"/>
          <w:szCs w:val="20"/>
          <w:lang w:val="en-GB" w:eastAsia="en-GB"/>
        </w:rPr>
      </w:pPr>
      <w:r w:rsidRPr="00973CFC">
        <w:rPr>
          <w:rFonts w:ascii="Times New Roman" w:hAnsi="Times New Roman"/>
          <w:bCs/>
          <w:kern w:val="0"/>
          <w:sz w:val="22"/>
          <w:szCs w:val="20"/>
          <w:lang w:val="en-GB" w:eastAsia="en-GB"/>
        </w:rPr>
        <w:t>Network B requirements</w:t>
      </w:r>
    </w:p>
    <w:p w14:paraId="7335229C" w14:textId="77777777" w:rsidR="00655996" w:rsidRPr="00045CC5" w:rsidRDefault="00655996" w:rsidP="00045CC5">
      <w:pPr>
        <w:rPr>
          <w:rFonts w:eastAsia="Yu Mincho"/>
          <w:lang w:eastAsia="ja-JP"/>
        </w:rPr>
      </w:pPr>
    </w:p>
    <w:p w14:paraId="70741D4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65C25AC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04246BB" w14:textId="0D413EA7" w:rsidR="004756EB" w:rsidRPr="00466289" w:rsidRDefault="00DB678F" w:rsidP="00466289">
      <w:pPr>
        <w:rPr>
          <w:b/>
        </w:rPr>
      </w:pPr>
      <w:r w:rsidRPr="00466289">
        <w:rPr>
          <w:b/>
        </w:rPr>
        <w:t xml:space="preserve">RAN4 </w:t>
      </w:r>
      <w:r w:rsidR="000026D5" w:rsidRPr="00466289">
        <w:rPr>
          <w:b/>
        </w:rPr>
        <w:t xml:space="preserve">#104 </w:t>
      </w:r>
    </w:p>
    <w:p w14:paraId="1B0D38A7" w14:textId="135B9FEA" w:rsidR="00466289" w:rsidRPr="00466289" w:rsidRDefault="00766CB3" w:rsidP="00466289">
      <w:hyperlink r:id="rId8" w:history="1">
        <w:r w:rsidR="00466289" w:rsidRPr="00466289">
          <w:t>R4-2213450</w:t>
        </w:r>
      </w:hyperlink>
      <w:r w:rsidR="00466289" w:rsidRPr="00466289">
        <w:t xml:space="preserve">  Work plan for Dual Transmission Reception (Tx Rx) Multi-SIM for NR WI    vivo</w:t>
      </w:r>
    </w:p>
    <w:p w14:paraId="3D1288D6" w14:textId="47342E49" w:rsidR="00466289" w:rsidRPr="00466289" w:rsidRDefault="00766CB3" w:rsidP="00466289">
      <w:hyperlink r:id="rId9" w:history="1">
        <w:r w:rsidR="00466289" w:rsidRPr="00466289">
          <w:t>R4-2211591</w:t>
        </w:r>
      </w:hyperlink>
      <w:r w:rsidR="00466289" w:rsidRPr="00466289">
        <w:t xml:space="preserve"> Discussion on RRM requirements for Rel-17 MUSIM gaps     Charter Communications, Inc</w:t>
      </w:r>
    </w:p>
    <w:p w14:paraId="37E08036" w14:textId="7CA1F173" w:rsidR="00466289" w:rsidRPr="00466289" w:rsidRDefault="00766CB3" w:rsidP="00466289">
      <w:hyperlink r:id="rId10" w:history="1">
        <w:r w:rsidR="00466289" w:rsidRPr="00466289">
          <w:t>R4-2211912</w:t>
        </w:r>
      </w:hyperlink>
      <w:r w:rsidR="00466289" w:rsidRPr="00466289">
        <w:t xml:space="preserve"> RRM requirements for Rel-17 MUSIM </w:t>
      </w:r>
      <w:proofErr w:type="gramStart"/>
      <w:r w:rsidR="00466289" w:rsidRPr="00466289">
        <w:t>gaps  Apple</w:t>
      </w:r>
      <w:proofErr w:type="gramEnd"/>
    </w:p>
    <w:p w14:paraId="6BB8D604" w14:textId="77CD551E" w:rsidR="00466289" w:rsidRPr="00466289" w:rsidRDefault="00766CB3" w:rsidP="00466289">
      <w:hyperlink r:id="rId11" w:history="1">
        <w:r w:rsidR="00466289" w:rsidRPr="00466289">
          <w:t>R4-2211939</w:t>
        </w:r>
      </w:hyperlink>
      <w:r w:rsidR="00466289" w:rsidRPr="00466289">
        <w:t xml:space="preserve"> Discussion on RRM requirements for Rel-17 MUSIM </w:t>
      </w:r>
      <w:proofErr w:type="gramStart"/>
      <w:r w:rsidR="00466289" w:rsidRPr="00466289">
        <w:t>gaps  CMCC</w:t>
      </w:r>
      <w:proofErr w:type="gramEnd"/>
    </w:p>
    <w:p w14:paraId="1B475B28" w14:textId="01403C45" w:rsidR="00466289" w:rsidRPr="00466289" w:rsidRDefault="00766CB3" w:rsidP="00466289">
      <w:hyperlink r:id="rId12" w:history="1">
        <w:r w:rsidR="00466289" w:rsidRPr="00466289">
          <w:t>R4-2211969</w:t>
        </w:r>
      </w:hyperlink>
      <w:r w:rsidR="00466289" w:rsidRPr="00466289">
        <w:t xml:space="preserve"> Discussion on RRM requirements for Rel-17 MUSIM gaps Xiaomi</w:t>
      </w:r>
    </w:p>
    <w:p w14:paraId="1854D306" w14:textId="10D88AAB" w:rsidR="00466289" w:rsidRPr="00466289" w:rsidRDefault="00766CB3" w:rsidP="00466289">
      <w:hyperlink r:id="rId13" w:history="1">
        <w:r w:rsidR="00466289" w:rsidRPr="00466289">
          <w:t>R4-2212061</w:t>
        </w:r>
      </w:hyperlink>
      <w:r w:rsidR="00466289" w:rsidRPr="00466289">
        <w:t xml:space="preserve"> Discussion on RRM requirements for Rel-17 MUSIM gaps OPPO</w:t>
      </w:r>
    </w:p>
    <w:p w14:paraId="5E4C7BD0" w14:textId="066CCC6B" w:rsidR="00466289" w:rsidRPr="00466289" w:rsidRDefault="00766CB3" w:rsidP="00466289">
      <w:hyperlink r:id="rId14" w:history="1">
        <w:r w:rsidR="00466289" w:rsidRPr="00466289">
          <w:t>R4-2212209</w:t>
        </w:r>
      </w:hyperlink>
      <w:r w:rsidR="00466289" w:rsidRPr="00466289">
        <w:t xml:space="preserve"> On requirements for Rel-17 MUSIM </w:t>
      </w:r>
      <w:proofErr w:type="gramStart"/>
      <w:r w:rsidR="00466289" w:rsidRPr="00466289">
        <w:t>gaps  Qualcomm</w:t>
      </w:r>
      <w:proofErr w:type="gramEnd"/>
      <w:r w:rsidR="00466289" w:rsidRPr="00466289">
        <w:t xml:space="preserve"> Incorporated</w:t>
      </w:r>
    </w:p>
    <w:p w14:paraId="16EAD308" w14:textId="693AEC68" w:rsidR="00466289" w:rsidRPr="00466289" w:rsidRDefault="00766CB3" w:rsidP="00466289">
      <w:hyperlink r:id="rId15" w:history="1">
        <w:r w:rsidR="00466289" w:rsidRPr="00466289">
          <w:t>R4-2212343</w:t>
        </w:r>
      </w:hyperlink>
      <w:r w:rsidR="00466289" w:rsidRPr="00466289">
        <w:t xml:space="preserve"> Potential RF related issues for the MUSIM enhancements Apple</w:t>
      </w:r>
    </w:p>
    <w:p w14:paraId="148C5343" w14:textId="62146165" w:rsidR="00466289" w:rsidRPr="00466289" w:rsidRDefault="00766CB3" w:rsidP="00466289">
      <w:hyperlink r:id="rId16" w:history="1">
        <w:r w:rsidR="00466289" w:rsidRPr="00466289">
          <w:t>R4-2212687</w:t>
        </w:r>
      </w:hyperlink>
      <w:r w:rsidR="00466289" w:rsidRPr="00466289">
        <w:t xml:space="preserve"> Discussion on </w:t>
      </w:r>
      <w:proofErr w:type="spellStart"/>
      <w:r w:rsidR="00466289" w:rsidRPr="00466289">
        <w:t>Rel</w:t>
      </w:r>
      <w:proofErr w:type="spellEnd"/>
      <w:r w:rsidR="00466289" w:rsidRPr="00466289">
        <w:t xml:space="preserve"> 18 RRM requirements for MUSIM Nokia, Nokia Shanghai Bell</w:t>
      </w:r>
    </w:p>
    <w:p w14:paraId="42E94286" w14:textId="3B2B4FAE" w:rsidR="00466289" w:rsidRPr="00466289" w:rsidRDefault="00766CB3" w:rsidP="00466289">
      <w:hyperlink r:id="rId17" w:history="1">
        <w:r w:rsidR="00466289" w:rsidRPr="00466289">
          <w:t>R4-2212765</w:t>
        </w:r>
      </w:hyperlink>
      <w:r w:rsidR="00466289" w:rsidRPr="00466289">
        <w:t xml:space="preserve"> Discussion on MUSIM gaps Ericsson</w:t>
      </w:r>
    </w:p>
    <w:p w14:paraId="079CA4D9" w14:textId="0817DA22" w:rsidR="00466289" w:rsidRPr="00466289" w:rsidRDefault="00766CB3" w:rsidP="00466289">
      <w:hyperlink r:id="rId18" w:history="1">
        <w:r w:rsidR="00466289" w:rsidRPr="00466289">
          <w:t>R4-2213451</w:t>
        </w:r>
      </w:hyperlink>
      <w:r w:rsidR="00466289" w:rsidRPr="00466289">
        <w:t xml:space="preserve"> Initial </w:t>
      </w:r>
      <w:proofErr w:type="spellStart"/>
      <w:r w:rsidR="00466289" w:rsidRPr="00466289">
        <w:t>consierations</w:t>
      </w:r>
      <w:proofErr w:type="spellEnd"/>
      <w:r w:rsidR="00466289" w:rsidRPr="00466289">
        <w:t xml:space="preserve"> on RRM requirements for Rel-17 MUSIM </w:t>
      </w:r>
      <w:proofErr w:type="gramStart"/>
      <w:r w:rsidR="00466289" w:rsidRPr="00466289">
        <w:t>gaps  vivo</w:t>
      </w:r>
      <w:proofErr w:type="gramEnd"/>
    </w:p>
    <w:p w14:paraId="1617F0DE" w14:textId="1604EEEC" w:rsidR="00466289" w:rsidRPr="00466289" w:rsidRDefault="00766CB3" w:rsidP="00466289">
      <w:hyperlink r:id="rId19" w:history="1">
        <w:r w:rsidR="00466289" w:rsidRPr="00466289">
          <w:t>R4-2213562</w:t>
        </w:r>
      </w:hyperlink>
      <w:r w:rsidR="00466289" w:rsidRPr="00466289">
        <w:t xml:space="preserve"> Discussion on RRM requirements for MUSIM </w:t>
      </w:r>
      <w:proofErr w:type="gramStart"/>
      <w:r w:rsidR="00466289" w:rsidRPr="00466289">
        <w:t>gaps  Huawei</w:t>
      </w:r>
      <w:proofErr w:type="gramEnd"/>
      <w:r w:rsidR="00466289" w:rsidRPr="00466289">
        <w:t xml:space="preserve">, </w:t>
      </w:r>
      <w:proofErr w:type="spellStart"/>
      <w:r w:rsidR="00466289" w:rsidRPr="00466289">
        <w:t>HiSilicon</w:t>
      </w:r>
      <w:proofErr w:type="spellEnd"/>
    </w:p>
    <w:p w14:paraId="564E91B3" w14:textId="30B32F99" w:rsidR="00466289" w:rsidRPr="00466289" w:rsidRDefault="00766CB3" w:rsidP="00466289">
      <w:hyperlink r:id="rId20" w:history="1">
        <w:r w:rsidR="00466289" w:rsidRPr="00466289">
          <w:t>R4-2213748</w:t>
        </w:r>
      </w:hyperlink>
      <w:r w:rsidR="00466289" w:rsidRPr="00466289">
        <w:t xml:space="preserve"> Discussion on RRM requirements for MUSIM gaps MediaTek </w:t>
      </w:r>
      <w:proofErr w:type="spellStart"/>
      <w:r w:rsidR="00466289" w:rsidRPr="00466289">
        <w:t>inc.</w:t>
      </w:r>
      <w:proofErr w:type="spellEnd"/>
    </w:p>
    <w:p w14:paraId="6535C1B1" w14:textId="0DED317D" w:rsidR="00466289" w:rsidRPr="00466289" w:rsidRDefault="00466289" w:rsidP="00466289">
      <w:r w:rsidRPr="00466289">
        <w:rPr>
          <w:rFonts w:hint="eastAsia"/>
        </w:rPr>
        <w:t>R4-2214349 WF on RRM requirements for Rel-17 MUSIM gaps</w:t>
      </w:r>
      <w:r w:rsidRPr="00466289">
        <w:t xml:space="preserve"> vivo</w:t>
      </w:r>
    </w:p>
    <w:sectPr w:rsidR="00466289" w:rsidRPr="00466289"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47FD8" w14:textId="77777777" w:rsidR="00766CB3" w:rsidRDefault="00766CB3">
      <w:r>
        <w:separator/>
      </w:r>
    </w:p>
  </w:endnote>
  <w:endnote w:type="continuationSeparator" w:id="0">
    <w:p w14:paraId="614F01EB" w14:textId="77777777" w:rsidR="00766CB3" w:rsidRDefault="00766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A3583D" w:rsidRDefault="00A3583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6F270" w14:textId="77777777" w:rsidR="00766CB3" w:rsidRDefault="00766CB3">
      <w:r>
        <w:separator/>
      </w:r>
    </w:p>
  </w:footnote>
  <w:footnote w:type="continuationSeparator" w:id="0">
    <w:p w14:paraId="7AE25FEB" w14:textId="77777777" w:rsidR="00766CB3" w:rsidRDefault="00766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D7B"/>
    <w:multiLevelType w:val="hybridMultilevel"/>
    <w:tmpl w:val="1C4CE5F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500F3E"/>
    <w:multiLevelType w:val="hybridMultilevel"/>
    <w:tmpl w:val="BFDAC1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C57F1B"/>
    <w:multiLevelType w:val="hybridMultilevel"/>
    <w:tmpl w:val="1304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F0730BC"/>
    <w:multiLevelType w:val="hybridMultilevel"/>
    <w:tmpl w:val="B74A0A1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DC3890"/>
    <w:multiLevelType w:val="hybridMultilevel"/>
    <w:tmpl w:val="42AC3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CF6904"/>
    <w:multiLevelType w:val="multilevel"/>
    <w:tmpl w:val="0984592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A8103C3"/>
    <w:multiLevelType w:val="multilevel"/>
    <w:tmpl w:val="DFA44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DD5326"/>
    <w:multiLevelType w:val="hybridMultilevel"/>
    <w:tmpl w:val="4B649B70"/>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15">
      <w:start w:val="1"/>
      <w:numFmt w:val="upp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3"/>
  </w:num>
  <w:num w:numId="3">
    <w:abstractNumId w:val="43"/>
  </w:num>
  <w:num w:numId="4">
    <w:abstractNumId w:val="37"/>
  </w:num>
  <w:num w:numId="5">
    <w:abstractNumId w:val="20"/>
  </w:num>
  <w:num w:numId="6">
    <w:abstractNumId w:val="46"/>
  </w:num>
  <w:num w:numId="7">
    <w:abstractNumId w:val="7"/>
  </w:num>
  <w:num w:numId="8">
    <w:abstractNumId w:val="18"/>
  </w:num>
  <w:num w:numId="9">
    <w:abstractNumId w:val="35"/>
  </w:num>
  <w:num w:numId="10">
    <w:abstractNumId w:val="48"/>
  </w:num>
  <w:num w:numId="11">
    <w:abstractNumId w:val="36"/>
  </w:num>
  <w:num w:numId="12">
    <w:abstractNumId w:val="27"/>
  </w:num>
  <w:num w:numId="13">
    <w:abstractNumId w:val="42"/>
  </w:num>
  <w:num w:numId="14">
    <w:abstractNumId w:val="13"/>
  </w:num>
  <w:num w:numId="15">
    <w:abstractNumId w:val="25"/>
  </w:num>
  <w:num w:numId="16">
    <w:abstractNumId w:val="10"/>
  </w:num>
  <w:num w:numId="17">
    <w:abstractNumId w:val="23"/>
  </w:num>
  <w:num w:numId="18">
    <w:abstractNumId w:val="15"/>
  </w:num>
  <w:num w:numId="19">
    <w:abstractNumId w:val="40"/>
  </w:num>
  <w:num w:numId="20">
    <w:abstractNumId w:val="6"/>
  </w:num>
  <w:num w:numId="21">
    <w:abstractNumId w:val="22"/>
  </w:num>
  <w:num w:numId="22">
    <w:abstractNumId w:val="41"/>
  </w:num>
  <w:num w:numId="23">
    <w:abstractNumId w:val="30"/>
  </w:num>
  <w:num w:numId="24">
    <w:abstractNumId w:val="9"/>
  </w:num>
  <w:num w:numId="25">
    <w:abstractNumId w:val="29"/>
  </w:num>
  <w:num w:numId="26">
    <w:abstractNumId w:val="39"/>
  </w:num>
  <w:num w:numId="27">
    <w:abstractNumId w:val="19"/>
  </w:num>
  <w:num w:numId="28">
    <w:abstractNumId w:val="17"/>
  </w:num>
  <w:num w:numId="29">
    <w:abstractNumId w:val="41"/>
  </w:num>
  <w:num w:numId="30">
    <w:abstractNumId w:val="2"/>
  </w:num>
  <w:num w:numId="31">
    <w:abstractNumId w:val="32"/>
  </w:num>
  <w:num w:numId="32">
    <w:abstractNumId w:val="47"/>
  </w:num>
  <w:num w:numId="33">
    <w:abstractNumId w:val="12"/>
  </w:num>
  <w:num w:numId="34">
    <w:abstractNumId w:val="4"/>
  </w:num>
  <w:num w:numId="35">
    <w:abstractNumId w:val="24"/>
  </w:num>
  <w:num w:numId="36">
    <w:abstractNumId w:val="0"/>
  </w:num>
  <w:num w:numId="37">
    <w:abstractNumId w:val="1"/>
  </w:num>
  <w:num w:numId="38">
    <w:abstractNumId w:val="16"/>
  </w:num>
  <w:num w:numId="39">
    <w:abstractNumId w:val="33"/>
  </w:num>
  <w:num w:numId="40">
    <w:abstractNumId w:val="28"/>
  </w:num>
  <w:num w:numId="41">
    <w:abstractNumId w:val="11"/>
  </w:num>
  <w:num w:numId="42">
    <w:abstractNumId w:val="38"/>
  </w:num>
  <w:num w:numId="43">
    <w:abstractNumId w:val="45"/>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26"/>
  </w:num>
  <w:num w:numId="47">
    <w:abstractNumId w:val="5"/>
  </w:num>
  <w:num w:numId="48">
    <w:abstractNumId w:val="34"/>
  </w:num>
  <w:num w:numId="49">
    <w:abstractNumId w:val="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26D5"/>
    <w:rsid w:val="000035E0"/>
    <w:rsid w:val="00006834"/>
    <w:rsid w:val="00007BD0"/>
    <w:rsid w:val="00010EFC"/>
    <w:rsid w:val="00011107"/>
    <w:rsid w:val="00011C3B"/>
    <w:rsid w:val="0002034C"/>
    <w:rsid w:val="000276C5"/>
    <w:rsid w:val="000277CB"/>
    <w:rsid w:val="00031592"/>
    <w:rsid w:val="00033E92"/>
    <w:rsid w:val="0003722A"/>
    <w:rsid w:val="0004364C"/>
    <w:rsid w:val="0004456C"/>
    <w:rsid w:val="00045CC5"/>
    <w:rsid w:val="0005259B"/>
    <w:rsid w:val="00053FEE"/>
    <w:rsid w:val="00060AE4"/>
    <w:rsid w:val="00063321"/>
    <w:rsid w:val="000636DD"/>
    <w:rsid w:val="000746A7"/>
    <w:rsid w:val="00075765"/>
    <w:rsid w:val="00081DF9"/>
    <w:rsid w:val="0008296C"/>
    <w:rsid w:val="00090669"/>
    <w:rsid w:val="000910BB"/>
    <w:rsid w:val="000926AF"/>
    <w:rsid w:val="000A1905"/>
    <w:rsid w:val="000A3ED2"/>
    <w:rsid w:val="000C00FA"/>
    <w:rsid w:val="000C026B"/>
    <w:rsid w:val="000C0887"/>
    <w:rsid w:val="000C3340"/>
    <w:rsid w:val="000C51AA"/>
    <w:rsid w:val="000D17BC"/>
    <w:rsid w:val="000D2186"/>
    <w:rsid w:val="000D57A5"/>
    <w:rsid w:val="000D62E5"/>
    <w:rsid w:val="000E23AC"/>
    <w:rsid w:val="000E3DC1"/>
    <w:rsid w:val="000E4F35"/>
    <w:rsid w:val="000E55DA"/>
    <w:rsid w:val="000F3A60"/>
    <w:rsid w:val="000F6C1C"/>
    <w:rsid w:val="000F73E4"/>
    <w:rsid w:val="00100423"/>
    <w:rsid w:val="001134D2"/>
    <w:rsid w:val="00116F4B"/>
    <w:rsid w:val="00120ED1"/>
    <w:rsid w:val="001229F4"/>
    <w:rsid w:val="00130A8C"/>
    <w:rsid w:val="00137471"/>
    <w:rsid w:val="00140FCF"/>
    <w:rsid w:val="00141EAB"/>
    <w:rsid w:val="00143339"/>
    <w:rsid w:val="00150FD3"/>
    <w:rsid w:val="00154823"/>
    <w:rsid w:val="00165C02"/>
    <w:rsid w:val="00175B83"/>
    <w:rsid w:val="00181104"/>
    <w:rsid w:val="00184428"/>
    <w:rsid w:val="00187B11"/>
    <w:rsid w:val="0019303E"/>
    <w:rsid w:val="00195D89"/>
    <w:rsid w:val="001A0299"/>
    <w:rsid w:val="001A248F"/>
    <w:rsid w:val="001A3B5F"/>
    <w:rsid w:val="001A3DC6"/>
    <w:rsid w:val="001A659D"/>
    <w:rsid w:val="001A6DFE"/>
    <w:rsid w:val="001B4013"/>
    <w:rsid w:val="001B51AB"/>
    <w:rsid w:val="001B5CA8"/>
    <w:rsid w:val="001B6751"/>
    <w:rsid w:val="001B7ECF"/>
    <w:rsid w:val="001C3669"/>
    <w:rsid w:val="001C4490"/>
    <w:rsid w:val="001C7F93"/>
    <w:rsid w:val="001D2C1A"/>
    <w:rsid w:val="001D3BA2"/>
    <w:rsid w:val="001D44B7"/>
    <w:rsid w:val="001E0075"/>
    <w:rsid w:val="001F103B"/>
    <w:rsid w:val="001F1B1F"/>
    <w:rsid w:val="001F2A20"/>
    <w:rsid w:val="001F486F"/>
    <w:rsid w:val="001F6CD1"/>
    <w:rsid w:val="002021D9"/>
    <w:rsid w:val="00207DC4"/>
    <w:rsid w:val="00213CDF"/>
    <w:rsid w:val="0021491E"/>
    <w:rsid w:val="00217A4B"/>
    <w:rsid w:val="00223568"/>
    <w:rsid w:val="0022485E"/>
    <w:rsid w:val="00234848"/>
    <w:rsid w:val="00243A99"/>
    <w:rsid w:val="00250CFC"/>
    <w:rsid w:val="00251472"/>
    <w:rsid w:val="00254276"/>
    <w:rsid w:val="00271BC2"/>
    <w:rsid w:val="00272523"/>
    <w:rsid w:val="00292009"/>
    <w:rsid w:val="0029567C"/>
    <w:rsid w:val="002B61BE"/>
    <w:rsid w:val="002B788D"/>
    <w:rsid w:val="002C0B82"/>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503A"/>
    <w:rsid w:val="00325EE1"/>
    <w:rsid w:val="0033262D"/>
    <w:rsid w:val="00334433"/>
    <w:rsid w:val="003357C0"/>
    <w:rsid w:val="00336731"/>
    <w:rsid w:val="00342635"/>
    <w:rsid w:val="00344D60"/>
    <w:rsid w:val="00346477"/>
    <w:rsid w:val="00347CB0"/>
    <w:rsid w:val="0036248C"/>
    <w:rsid w:val="003666A8"/>
    <w:rsid w:val="00367401"/>
    <w:rsid w:val="003676BF"/>
    <w:rsid w:val="00375678"/>
    <w:rsid w:val="00376C29"/>
    <w:rsid w:val="00386EB6"/>
    <w:rsid w:val="0039390A"/>
    <w:rsid w:val="00394AB0"/>
    <w:rsid w:val="00396252"/>
    <w:rsid w:val="00396DA5"/>
    <w:rsid w:val="003A06E3"/>
    <w:rsid w:val="003A4B47"/>
    <w:rsid w:val="003A7EAD"/>
    <w:rsid w:val="003B24AF"/>
    <w:rsid w:val="003B7182"/>
    <w:rsid w:val="003C09B7"/>
    <w:rsid w:val="003D5036"/>
    <w:rsid w:val="003D764D"/>
    <w:rsid w:val="003E07ED"/>
    <w:rsid w:val="003E0F20"/>
    <w:rsid w:val="003E2145"/>
    <w:rsid w:val="003E3A1A"/>
    <w:rsid w:val="003E6636"/>
    <w:rsid w:val="003F1B9F"/>
    <w:rsid w:val="0040091C"/>
    <w:rsid w:val="00406D7A"/>
    <w:rsid w:val="0041454D"/>
    <w:rsid w:val="004230CA"/>
    <w:rsid w:val="004258BA"/>
    <w:rsid w:val="0043235A"/>
    <w:rsid w:val="00434E1E"/>
    <w:rsid w:val="00441049"/>
    <w:rsid w:val="00443D81"/>
    <w:rsid w:val="00450214"/>
    <w:rsid w:val="004531C9"/>
    <w:rsid w:val="0045362F"/>
    <w:rsid w:val="00454F28"/>
    <w:rsid w:val="00455036"/>
    <w:rsid w:val="00457D91"/>
    <w:rsid w:val="00460C31"/>
    <w:rsid w:val="00464E5B"/>
    <w:rsid w:val="00466289"/>
    <w:rsid w:val="0047055A"/>
    <w:rsid w:val="00474450"/>
    <w:rsid w:val="004756EB"/>
    <w:rsid w:val="004773CF"/>
    <w:rsid w:val="00482243"/>
    <w:rsid w:val="004873E6"/>
    <w:rsid w:val="00487ADD"/>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4F45A3"/>
    <w:rsid w:val="0050334E"/>
    <w:rsid w:val="00503E2C"/>
    <w:rsid w:val="00504AD3"/>
    <w:rsid w:val="00505387"/>
    <w:rsid w:val="00512B58"/>
    <w:rsid w:val="00512DF7"/>
    <w:rsid w:val="005131A2"/>
    <w:rsid w:val="005141E7"/>
    <w:rsid w:val="0051615E"/>
    <w:rsid w:val="0051757E"/>
    <w:rsid w:val="00517E63"/>
    <w:rsid w:val="005261F6"/>
    <w:rsid w:val="00526B0D"/>
    <w:rsid w:val="00531A89"/>
    <w:rsid w:val="00536C0C"/>
    <w:rsid w:val="00550D11"/>
    <w:rsid w:val="00553159"/>
    <w:rsid w:val="0055346F"/>
    <w:rsid w:val="005579FF"/>
    <w:rsid w:val="00560B5F"/>
    <w:rsid w:val="00566D6E"/>
    <w:rsid w:val="005708BA"/>
    <w:rsid w:val="005776DD"/>
    <w:rsid w:val="005802FD"/>
    <w:rsid w:val="00582117"/>
    <w:rsid w:val="00584168"/>
    <w:rsid w:val="0058478F"/>
    <w:rsid w:val="00586305"/>
    <w:rsid w:val="00593315"/>
    <w:rsid w:val="005972B1"/>
    <w:rsid w:val="005A0252"/>
    <w:rsid w:val="005A170D"/>
    <w:rsid w:val="005A25F7"/>
    <w:rsid w:val="005A451E"/>
    <w:rsid w:val="005A6C96"/>
    <w:rsid w:val="005D0418"/>
    <w:rsid w:val="005E1D58"/>
    <w:rsid w:val="005E207F"/>
    <w:rsid w:val="005E3F9A"/>
    <w:rsid w:val="00604254"/>
    <w:rsid w:val="00610E37"/>
    <w:rsid w:val="00611DB4"/>
    <w:rsid w:val="00613EC0"/>
    <w:rsid w:val="006207ED"/>
    <w:rsid w:val="0062409F"/>
    <w:rsid w:val="00626BC9"/>
    <w:rsid w:val="00630F37"/>
    <w:rsid w:val="006315D7"/>
    <w:rsid w:val="006452EA"/>
    <w:rsid w:val="006458DF"/>
    <w:rsid w:val="006503EF"/>
    <w:rsid w:val="00650D52"/>
    <w:rsid w:val="00654A14"/>
    <w:rsid w:val="00655996"/>
    <w:rsid w:val="006615B2"/>
    <w:rsid w:val="00662313"/>
    <w:rsid w:val="006636F3"/>
    <w:rsid w:val="006638B0"/>
    <w:rsid w:val="00663CDA"/>
    <w:rsid w:val="00664DB0"/>
    <w:rsid w:val="006659CF"/>
    <w:rsid w:val="00665F5E"/>
    <w:rsid w:val="00672C5B"/>
    <w:rsid w:val="00673911"/>
    <w:rsid w:val="006870C9"/>
    <w:rsid w:val="006925C9"/>
    <w:rsid w:val="006A3ADF"/>
    <w:rsid w:val="006A7BCB"/>
    <w:rsid w:val="006B32E2"/>
    <w:rsid w:val="006B36DA"/>
    <w:rsid w:val="006B4C1E"/>
    <w:rsid w:val="006C090F"/>
    <w:rsid w:val="006C43FF"/>
    <w:rsid w:val="006C4E32"/>
    <w:rsid w:val="006C56D8"/>
    <w:rsid w:val="006C5A40"/>
    <w:rsid w:val="006D07AE"/>
    <w:rsid w:val="006D1C93"/>
    <w:rsid w:val="006D663D"/>
    <w:rsid w:val="006D7DAE"/>
    <w:rsid w:val="006E3F11"/>
    <w:rsid w:val="00701410"/>
    <w:rsid w:val="00702236"/>
    <w:rsid w:val="00703849"/>
    <w:rsid w:val="007113A1"/>
    <w:rsid w:val="00714F7E"/>
    <w:rsid w:val="00721CF6"/>
    <w:rsid w:val="00723E46"/>
    <w:rsid w:val="00731E17"/>
    <w:rsid w:val="00733826"/>
    <w:rsid w:val="007373B2"/>
    <w:rsid w:val="00745D98"/>
    <w:rsid w:val="00750611"/>
    <w:rsid w:val="00755BE2"/>
    <w:rsid w:val="007560A1"/>
    <w:rsid w:val="00766CB3"/>
    <w:rsid w:val="00766CFB"/>
    <w:rsid w:val="0077184C"/>
    <w:rsid w:val="007718C9"/>
    <w:rsid w:val="00776E8F"/>
    <w:rsid w:val="007816FF"/>
    <w:rsid w:val="00783B44"/>
    <w:rsid w:val="00785028"/>
    <w:rsid w:val="00790C2F"/>
    <w:rsid w:val="007A3A5A"/>
    <w:rsid w:val="007A4370"/>
    <w:rsid w:val="007B1305"/>
    <w:rsid w:val="007B77FA"/>
    <w:rsid w:val="007B7C70"/>
    <w:rsid w:val="007B7F99"/>
    <w:rsid w:val="007C1420"/>
    <w:rsid w:val="007C1C8E"/>
    <w:rsid w:val="007D6E69"/>
    <w:rsid w:val="007E1CB4"/>
    <w:rsid w:val="007E1D15"/>
    <w:rsid w:val="007E1DEA"/>
    <w:rsid w:val="007E2202"/>
    <w:rsid w:val="007E554F"/>
    <w:rsid w:val="007F7411"/>
    <w:rsid w:val="008145EA"/>
    <w:rsid w:val="00815869"/>
    <w:rsid w:val="00816B81"/>
    <w:rsid w:val="00821651"/>
    <w:rsid w:val="00823B90"/>
    <w:rsid w:val="00825484"/>
    <w:rsid w:val="0083266E"/>
    <w:rsid w:val="00832E8F"/>
    <w:rsid w:val="00840136"/>
    <w:rsid w:val="008449BC"/>
    <w:rsid w:val="00844DF2"/>
    <w:rsid w:val="0085023F"/>
    <w:rsid w:val="0085300D"/>
    <w:rsid w:val="008546E5"/>
    <w:rsid w:val="00862AF3"/>
    <w:rsid w:val="00864180"/>
    <w:rsid w:val="00865EA8"/>
    <w:rsid w:val="00870D7A"/>
    <w:rsid w:val="00871653"/>
    <w:rsid w:val="00875D45"/>
    <w:rsid w:val="00876976"/>
    <w:rsid w:val="00880684"/>
    <w:rsid w:val="00881D74"/>
    <w:rsid w:val="00881E7B"/>
    <w:rsid w:val="0088236E"/>
    <w:rsid w:val="008836AC"/>
    <w:rsid w:val="00883D18"/>
    <w:rsid w:val="00887370"/>
    <w:rsid w:val="00887422"/>
    <w:rsid w:val="0089166C"/>
    <w:rsid w:val="00893204"/>
    <w:rsid w:val="008960DE"/>
    <w:rsid w:val="008A1AF7"/>
    <w:rsid w:val="008A1CD7"/>
    <w:rsid w:val="008A36DF"/>
    <w:rsid w:val="008A789D"/>
    <w:rsid w:val="008B44D5"/>
    <w:rsid w:val="008B5F65"/>
    <w:rsid w:val="008C1511"/>
    <w:rsid w:val="008C1698"/>
    <w:rsid w:val="008C1A3D"/>
    <w:rsid w:val="008C49DC"/>
    <w:rsid w:val="008C5397"/>
    <w:rsid w:val="008D01C3"/>
    <w:rsid w:val="008D1E13"/>
    <w:rsid w:val="008D28F8"/>
    <w:rsid w:val="008D6549"/>
    <w:rsid w:val="008D70D2"/>
    <w:rsid w:val="008F3D95"/>
    <w:rsid w:val="008F6074"/>
    <w:rsid w:val="00900AE8"/>
    <w:rsid w:val="00900DAD"/>
    <w:rsid w:val="00911794"/>
    <w:rsid w:val="0091408E"/>
    <w:rsid w:val="00915194"/>
    <w:rsid w:val="0091640F"/>
    <w:rsid w:val="009252B1"/>
    <w:rsid w:val="009336DF"/>
    <w:rsid w:val="009378CA"/>
    <w:rsid w:val="00944BC9"/>
    <w:rsid w:val="0095025E"/>
    <w:rsid w:val="009512ED"/>
    <w:rsid w:val="00955C4C"/>
    <w:rsid w:val="009563BA"/>
    <w:rsid w:val="00966371"/>
    <w:rsid w:val="0097041C"/>
    <w:rsid w:val="00973CFC"/>
    <w:rsid w:val="009950E7"/>
    <w:rsid w:val="00995338"/>
    <w:rsid w:val="00996777"/>
    <w:rsid w:val="009A7B67"/>
    <w:rsid w:val="009C0BC7"/>
    <w:rsid w:val="009C239D"/>
    <w:rsid w:val="009C6592"/>
    <w:rsid w:val="009D1AA6"/>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3583D"/>
    <w:rsid w:val="00A43954"/>
    <w:rsid w:val="00A448C3"/>
    <w:rsid w:val="00A4537A"/>
    <w:rsid w:val="00A458D4"/>
    <w:rsid w:val="00A45B59"/>
    <w:rsid w:val="00A46499"/>
    <w:rsid w:val="00A46FB7"/>
    <w:rsid w:val="00A53118"/>
    <w:rsid w:val="00A6292F"/>
    <w:rsid w:val="00A70A3B"/>
    <w:rsid w:val="00A711FB"/>
    <w:rsid w:val="00A84B53"/>
    <w:rsid w:val="00A86AB5"/>
    <w:rsid w:val="00A903EF"/>
    <w:rsid w:val="00A93D11"/>
    <w:rsid w:val="00A97226"/>
    <w:rsid w:val="00AA0E64"/>
    <w:rsid w:val="00AA142F"/>
    <w:rsid w:val="00AA53DB"/>
    <w:rsid w:val="00AA79D6"/>
    <w:rsid w:val="00AB057B"/>
    <w:rsid w:val="00AB239A"/>
    <w:rsid w:val="00AB378C"/>
    <w:rsid w:val="00AB7314"/>
    <w:rsid w:val="00AC39FB"/>
    <w:rsid w:val="00AD53C7"/>
    <w:rsid w:val="00AD7ADC"/>
    <w:rsid w:val="00AD7B7B"/>
    <w:rsid w:val="00AE08EB"/>
    <w:rsid w:val="00AE15E5"/>
    <w:rsid w:val="00AE7E45"/>
    <w:rsid w:val="00AF3414"/>
    <w:rsid w:val="00AF4B38"/>
    <w:rsid w:val="00AF4DA9"/>
    <w:rsid w:val="00B00BBE"/>
    <w:rsid w:val="00B018FE"/>
    <w:rsid w:val="00B10710"/>
    <w:rsid w:val="00B1415B"/>
    <w:rsid w:val="00B208FA"/>
    <w:rsid w:val="00B25C12"/>
    <w:rsid w:val="00B2766F"/>
    <w:rsid w:val="00B31ABC"/>
    <w:rsid w:val="00B34E9E"/>
    <w:rsid w:val="00B43195"/>
    <w:rsid w:val="00B43707"/>
    <w:rsid w:val="00B445ED"/>
    <w:rsid w:val="00B46948"/>
    <w:rsid w:val="00B61DF6"/>
    <w:rsid w:val="00B6300F"/>
    <w:rsid w:val="00B65775"/>
    <w:rsid w:val="00B663C0"/>
    <w:rsid w:val="00B700E5"/>
    <w:rsid w:val="00B70389"/>
    <w:rsid w:val="00B75816"/>
    <w:rsid w:val="00B769E2"/>
    <w:rsid w:val="00B84623"/>
    <w:rsid w:val="00B93E73"/>
    <w:rsid w:val="00B9495A"/>
    <w:rsid w:val="00BA2F03"/>
    <w:rsid w:val="00BA3416"/>
    <w:rsid w:val="00BA51EF"/>
    <w:rsid w:val="00BB66D5"/>
    <w:rsid w:val="00BC7E6E"/>
    <w:rsid w:val="00BD5D47"/>
    <w:rsid w:val="00BD774E"/>
    <w:rsid w:val="00BE1D1F"/>
    <w:rsid w:val="00BE2761"/>
    <w:rsid w:val="00BE5E66"/>
    <w:rsid w:val="00BE6B2B"/>
    <w:rsid w:val="00BE6BBA"/>
    <w:rsid w:val="00BF110C"/>
    <w:rsid w:val="00C00281"/>
    <w:rsid w:val="00C03785"/>
    <w:rsid w:val="00C05625"/>
    <w:rsid w:val="00C1751E"/>
    <w:rsid w:val="00C17C6C"/>
    <w:rsid w:val="00C21339"/>
    <w:rsid w:val="00C23204"/>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209D"/>
    <w:rsid w:val="00C70379"/>
    <w:rsid w:val="00C72311"/>
    <w:rsid w:val="00C74DAF"/>
    <w:rsid w:val="00C80116"/>
    <w:rsid w:val="00C8600F"/>
    <w:rsid w:val="00C86EC1"/>
    <w:rsid w:val="00C87BFC"/>
    <w:rsid w:val="00C9071D"/>
    <w:rsid w:val="00C9183E"/>
    <w:rsid w:val="00CA4F06"/>
    <w:rsid w:val="00CC754A"/>
    <w:rsid w:val="00CD1E68"/>
    <w:rsid w:val="00CD7DE9"/>
    <w:rsid w:val="00CE3402"/>
    <w:rsid w:val="00CF0339"/>
    <w:rsid w:val="00CF2455"/>
    <w:rsid w:val="00CF5B5A"/>
    <w:rsid w:val="00CF5E71"/>
    <w:rsid w:val="00CF7FAC"/>
    <w:rsid w:val="00D01F39"/>
    <w:rsid w:val="00D07CD7"/>
    <w:rsid w:val="00D11C56"/>
    <w:rsid w:val="00D160C1"/>
    <w:rsid w:val="00D17794"/>
    <w:rsid w:val="00D21C11"/>
    <w:rsid w:val="00D22398"/>
    <w:rsid w:val="00D223D1"/>
    <w:rsid w:val="00D224C0"/>
    <w:rsid w:val="00D27665"/>
    <w:rsid w:val="00D31015"/>
    <w:rsid w:val="00D3161E"/>
    <w:rsid w:val="00D32BA7"/>
    <w:rsid w:val="00D3359A"/>
    <w:rsid w:val="00D353D5"/>
    <w:rsid w:val="00D35E6C"/>
    <w:rsid w:val="00D42619"/>
    <w:rsid w:val="00D436CF"/>
    <w:rsid w:val="00D45B2F"/>
    <w:rsid w:val="00D46E88"/>
    <w:rsid w:val="00D52A52"/>
    <w:rsid w:val="00D60BD6"/>
    <w:rsid w:val="00D613A9"/>
    <w:rsid w:val="00D70D86"/>
    <w:rsid w:val="00D713C4"/>
    <w:rsid w:val="00D76BA4"/>
    <w:rsid w:val="00D8021D"/>
    <w:rsid w:val="00D8040A"/>
    <w:rsid w:val="00D82D10"/>
    <w:rsid w:val="00D86784"/>
    <w:rsid w:val="00D920E6"/>
    <w:rsid w:val="00D96D15"/>
    <w:rsid w:val="00DA004C"/>
    <w:rsid w:val="00DA2F8A"/>
    <w:rsid w:val="00DA30A9"/>
    <w:rsid w:val="00DB38D5"/>
    <w:rsid w:val="00DB678F"/>
    <w:rsid w:val="00DC4E78"/>
    <w:rsid w:val="00DD3534"/>
    <w:rsid w:val="00DD656E"/>
    <w:rsid w:val="00DE1761"/>
    <w:rsid w:val="00DE1960"/>
    <w:rsid w:val="00DE2A08"/>
    <w:rsid w:val="00DE2B4D"/>
    <w:rsid w:val="00DF3074"/>
    <w:rsid w:val="00DF3453"/>
    <w:rsid w:val="00DF38BF"/>
    <w:rsid w:val="00E00E44"/>
    <w:rsid w:val="00E049A8"/>
    <w:rsid w:val="00E12ECB"/>
    <w:rsid w:val="00E1451F"/>
    <w:rsid w:val="00E15A72"/>
    <w:rsid w:val="00E15E28"/>
    <w:rsid w:val="00E16577"/>
    <w:rsid w:val="00E16619"/>
    <w:rsid w:val="00E215C7"/>
    <w:rsid w:val="00E25CB1"/>
    <w:rsid w:val="00E26893"/>
    <w:rsid w:val="00E36051"/>
    <w:rsid w:val="00E362F6"/>
    <w:rsid w:val="00E41FB1"/>
    <w:rsid w:val="00E42092"/>
    <w:rsid w:val="00E428A0"/>
    <w:rsid w:val="00E45843"/>
    <w:rsid w:val="00E47093"/>
    <w:rsid w:val="00E544FA"/>
    <w:rsid w:val="00E55E83"/>
    <w:rsid w:val="00E5792E"/>
    <w:rsid w:val="00E6077C"/>
    <w:rsid w:val="00E61EFF"/>
    <w:rsid w:val="00E646C8"/>
    <w:rsid w:val="00E651C6"/>
    <w:rsid w:val="00E6618E"/>
    <w:rsid w:val="00E66638"/>
    <w:rsid w:val="00E77436"/>
    <w:rsid w:val="00E82C8E"/>
    <w:rsid w:val="00E87CFA"/>
    <w:rsid w:val="00E918E1"/>
    <w:rsid w:val="00E93D77"/>
    <w:rsid w:val="00E95264"/>
    <w:rsid w:val="00E97B60"/>
    <w:rsid w:val="00EA2172"/>
    <w:rsid w:val="00EA2DC1"/>
    <w:rsid w:val="00EA60B8"/>
    <w:rsid w:val="00EB690F"/>
    <w:rsid w:val="00EB6AE5"/>
    <w:rsid w:val="00EB754D"/>
    <w:rsid w:val="00EC5571"/>
    <w:rsid w:val="00ED0604"/>
    <w:rsid w:val="00ED0E8F"/>
    <w:rsid w:val="00ED281C"/>
    <w:rsid w:val="00EE1504"/>
    <w:rsid w:val="00EE1B0B"/>
    <w:rsid w:val="00EE3B5B"/>
    <w:rsid w:val="00EE4CC9"/>
    <w:rsid w:val="00EE655E"/>
    <w:rsid w:val="00EF4800"/>
    <w:rsid w:val="00EF674A"/>
    <w:rsid w:val="00EF72E2"/>
    <w:rsid w:val="00F00A3D"/>
    <w:rsid w:val="00F1056A"/>
    <w:rsid w:val="00F17CA4"/>
    <w:rsid w:val="00F248FC"/>
    <w:rsid w:val="00F24DDD"/>
    <w:rsid w:val="00F2770B"/>
    <w:rsid w:val="00F331CB"/>
    <w:rsid w:val="00F44A5B"/>
    <w:rsid w:val="00F537D6"/>
    <w:rsid w:val="00F549A3"/>
    <w:rsid w:val="00F54E5B"/>
    <w:rsid w:val="00F55CBF"/>
    <w:rsid w:val="00F6024F"/>
    <w:rsid w:val="00F604D7"/>
    <w:rsid w:val="00F67659"/>
    <w:rsid w:val="00F72B10"/>
    <w:rsid w:val="00F74A0F"/>
    <w:rsid w:val="00F750A8"/>
    <w:rsid w:val="00F77359"/>
    <w:rsid w:val="00F80EAC"/>
    <w:rsid w:val="00F83183"/>
    <w:rsid w:val="00F86A73"/>
    <w:rsid w:val="00FA2241"/>
    <w:rsid w:val="00FA510E"/>
    <w:rsid w:val="00FA58DA"/>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e/Docs/R4-2213450.zip" TargetMode="External"/><Relationship Id="rId13" Type="http://schemas.openxmlformats.org/officeDocument/2006/relationships/hyperlink" Target="https://www.3gpp.org/ftp/TSG_RAN/WG4_Radio/TSGR4_104-e/Docs/R4-2212061.zip" TargetMode="External"/><Relationship Id="rId18" Type="http://schemas.openxmlformats.org/officeDocument/2006/relationships/hyperlink" Target="https://www.3gpp.org/ftp/TSG_RAN/WG4_Radio/TSGR4_104-e/Docs/R4-221345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RAN/WG4_Radio/TSGR4_104-e/Docs/R4-2211969.zip" TargetMode="External"/><Relationship Id="rId17" Type="http://schemas.openxmlformats.org/officeDocument/2006/relationships/hyperlink" Target="https://www.3gpp.org/ftp/TSG_RAN/WG4_Radio/TSGR4_104-e/Docs/R4-2212765.zip" TargetMode="External"/><Relationship Id="rId2" Type="http://schemas.openxmlformats.org/officeDocument/2006/relationships/numbering" Target="numbering.xml"/><Relationship Id="rId16" Type="http://schemas.openxmlformats.org/officeDocument/2006/relationships/hyperlink" Target="https://www.3gpp.org/ftp/TSG_RAN/WG4_Radio/TSGR4_104-e/Docs/R4-2212687.zip" TargetMode="External"/><Relationship Id="rId20" Type="http://schemas.openxmlformats.org/officeDocument/2006/relationships/hyperlink" Target="https://www.3gpp.org/ftp/TSG_RAN/WG4_Radio/TSGR4_104-e/Docs/R4-22137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4-e/Docs/R4-2211939.zip" TargetMode="External"/><Relationship Id="rId5" Type="http://schemas.openxmlformats.org/officeDocument/2006/relationships/webSettings" Target="webSettings.xml"/><Relationship Id="rId15" Type="http://schemas.openxmlformats.org/officeDocument/2006/relationships/hyperlink" Target="https://www.3gpp.org/ftp/TSG_RAN/WG4_Radio/TSGR4_104-e/Docs/R4-2212343.zip" TargetMode="External"/><Relationship Id="rId23" Type="http://schemas.openxmlformats.org/officeDocument/2006/relationships/theme" Target="theme/theme1.xml"/><Relationship Id="rId10" Type="http://schemas.openxmlformats.org/officeDocument/2006/relationships/hyperlink" Target="https://www.3gpp.org/ftp/TSG_RAN/WG4_Radio/TSGR4_104-e/Docs/R4-2211912.zip" TargetMode="External"/><Relationship Id="rId19" Type="http://schemas.openxmlformats.org/officeDocument/2006/relationships/hyperlink" Target="https://www.3gpp.org/ftp/TSG_RAN/WG4_Radio/TSGR4_104-e/Docs/R4-2213562.zip" TargetMode="External"/><Relationship Id="rId4" Type="http://schemas.openxmlformats.org/officeDocument/2006/relationships/settings" Target="settings.xml"/><Relationship Id="rId9" Type="http://schemas.openxmlformats.org/officeDocument/2006/relationships/hyperlink" Target="https://www.3gpp.org/ftp/TSG_RAN/WG4_Radio/TSGR4_104-e/Docs/R4-2211591.zip" TargetMode="External"/><Relationship Id="rId14" Type="http://schemas.openxmlformats.org/officeDocument/2006/relationships/hyperlink" Target="https://www.3gpp.org/ftp/TSG_RAN/WG4_Radio/TSGR4_104-e/Docs/R4-221220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09828-8657-44B8-B03F-F6FBB6973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891</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2</cp:revision>
  <dcterms:created xsi:type="dcterms:W3CDTF">2022-09-05T08:27:00Z</dcterms:created>
  <dcterms:modified xsi:type="dcterms:W3CDTF">2022-09-05T08:27:00Z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